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24" w:rsidRPr="00E63E5D" w:rsidRDefault="00F75B24" w:rsidP="00E1649C">
      <w:pPr>
        <w:jc w:val="center"/>
        <w:rPr>
          <w:b/>
        </w:rPr>
      </w:pPr>
      <w:r w:rsidRPr="00E63E5D">
        <w:rPr>
          <w:b/>
        </w:rPr>
        <w:t>КГУ « Инновационный центр развития образования и воспитания»</w:t>
      </w:r>
    </w:p>
    <w:p w:rsidR="00F75B24" w:rsidRPr="00E63E5D" w:rsidRDefault="00F75B24" w:rsidP="00E1649C">
      <w:pPr>
        <w:jc w:val="center"/>
        <w:rPr>
          <w:b/>
        </w:rPr>
      </w:pPr>
    </w:p>
    <w:p w:rsidR="00F75B24" w:rsidRPr="00E63E5D" w:rsidRDefault="00F75B24" w:rsidP="00E1649C">
      <w:pPr>
        <w:jc w:val="center"/>
        <w:rPr>
          <w:b/>
        </w:rPr>
      </w:pPr>
      <w:r w:rsidRPr="00E63E5D">
        <w:rPr>
          <w:b/>
        </w:rPr>
        <w:t>Управление образования Павлодарской области акимата Павлодарской области</w:t>
      </w:r>
    </w:p>
    <w:p w:rsidR="00F75B24" w:rsidRPr="00E63E5D" w:rsidRDefault="00F75B24" w:rsidP="00E1649C">
      <w:pPr>
        <w:jc w:val="center"/>
        <w:rPr>
          <w:b/>
        </w:rPr>
      </w:pPr>
    </w:p>
    <w:p w:rsidR="00F75B24" w:rsidRPr="00E63E5D" w:rsidRDefault="00F75B24" w:rsidP="00E1649C">
      <w:pPr>
        <w:spacing w:after="120"/>
        <w:jc w:val="center"/>
      </w:pPr>
      <w:r w:rsidRPr="00E63E5D">
        <w:t xml:space="preserve">    </w:t>
      </w:r>
    </w:p>
    <w:p w:rsidR="00F75B24" w:rsidRPr="00E63E5D" w:rsidRDefault="00F75B24" w:rsidP="00E1649C">
      <w:pPr>
        <w:spacing w:after="120"/>
        <w:jc w:val="center"/>
        <w:rPr>
          <w:b/>
        </w:rPr>
      </w:pPr>
      <w:r w:rsidRPr="00E63E5D">
        <w:t xml:space="preserve"> </w:t>
      </w:r>
      <w:r w:rsidRPr="00E63E5D">
        <w:rPr>
          <w:b/>
        </w:rPr>
        <w:t>Экзаменационный материал по русскому языку для 11-х классов в школах с русским языком обучения.</w:t>
      </w:r>
    </w:p>
    <w:p w:rsidR="00F75B24" w:rsidRPr="00E63E5D" w:rsidRDefault="00F75B24" w:rsidP="00E1649C">
      <w:pPr>
        <w:spacing w:after="120"/>
        <w:jc w:val="center"/>
        <w:rPr>
          <w:b/>
        </w:rPr>
      </w:pPr>
      <w:r w:rsidRPr="00E63E5D">
        <w:rPr>
          <w:b/>
        </w:rPr>
        <w:t>(2012-2013 учебный год)</w:t>
      </w:r>
    </w:p>
    <w:p w:rsidR="00F75B24" w:rsidRPr="00E63E5D" w:rsidRDefault="00F75B24" w:rsidP="00E1649C">
      <w:pPr>
        <w:jc w:val="center"/>
        <w:rPr>
          <w:b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1</w:t>
      </w:r>
    </w:p>
    <w:p w:rsidR="00F75B24" w:rsidRPr="00E63E5D" w:rsidRDefault="00F75B24" w:rsidP="0022229D">
      <w:pPr>
        <w:numPr>
          <w:ilvl w:val="0"/>
          <w:numId w:val="1"/>
        </w:numPr>
        <w:rPr>
          <w:lang w:val="ru-RU"/>
        </w:rPr>
      </w:pPr>
      <w:r w:rsidRPr="00E63E5D">
        <w:rPr>
          <w:lang w:val="ru-RU"/>
        </w:rPr>
        <w:t>Докажите на примерах, что звонкие согласные могут оглушаться, а глухие озвончаться.</w:t>
      </w:r>
    </w:p>
    <w:p w:rsidR="00F75B24" w:rsidRPr="00E63E5D" w:rsidRDefault="00F75B24" w:rsidP="0022229D">
      <w:pPr>
        <w:numPr>
          <w:ilvl w:val="0"/>
          <w:numId w:val="1"/>
        </w:numPr>
        <w:rPr>
          <w:lang w:val="ru-RU"/>
        </w:rPr>
      </w:pPr>
      <w:r w:rsidRPr="00E63E5D">
        <w:rPr>
          <w:lang w:val="ru-RU"/>
        </w:rPr>
        <w:t>Спишите, вставляя пропущенные буквы. Объясните написание слов.</w:t>
      </w:r>
    </w:p>
    <w:p w:rsidR="00F75B24" w:rsidRPr="00E63E5D" w:rsidRDefault="00F75B24" w:rsidP="0022229D">
      <w:pPr>
        <w:numPr>
          <w:ilvl w:val="0"/>
          <w:numId w:val="1"/>
        </w:numPr>
        <w:rPr>
          <w:lang w:val="ru-RU"/>
        </w:rPr>
      </w:pPr>
      <w:r w:rsidRPr="00E63E5D">
        <w:rPr>
          <w:lang w:val="ru-RU"/>
        </w:rPr>
        <w:t xml:space="preserve">Составьте монолог на тему </w:t>
      </w:r>
      <w:r>
        <w:t>«Роль языка в жизни общества»</w:t>
      </w:r>
      <w:r>
        <w:rPr>
          <w:lang w:val="ru-RU"/>
        </w:rPr>
        <w:t>.</w:t>
      </w:r>
    </w:p>
    <w:p w:rsidR="00F75B24" w:rsidRPr="00E63E5D" w:rsidRDefault="00F75B24" w:rsidP="0022229D">
      <w:pPr>
        <w:ind w:left="360"/>
        <w:rPr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2</w:t>
      </w:r>
    </w:p>
    <w:p w:rsidR="00F75B24" w:rsidRPr="00E63E5D" w:rsidRDefault="00F75B24" w:rsidP="00E63E5D">
      <w:pPr>
        <w:numPr>
          <w:ilvl w:val="0"/>
          <w:numId w:val="2"/>
        </w:numPr>
      </w:pPr>
      <w:r>
        <w:t xml:space="preserve">Состав слова. Основа и окончание (корень, приставка, суффикс). Однокоренные слова. Формы слова. </w:t>
      </w:r>
    </w:p>
    <w:p w:rsidR="00F75B24" w:rsidRPr="00E63E5D" w:rsidRDefault="00F75B24" w:rsidP="0022229D">
      <w:pPr>
        <w:numPr>
          <w:ilvl w:val="0"/>
          <w:numId w:val="2"/>
        </w:numPr>
        <w:rPr>
          <w:lang w:val="ru-RU"/>
        </w:rPr>
      </w:pPr>
      <w:r w:rsidRPr="00E63E5D">
        <w:rPr>
          <w:lang w:val="ru-RU"/>
        </w:rPr>
        <w:t xml:space="preserve">Напишите видовые пары к данным глаголам. Объясните правописание корней. </w:t>
      </w:r>
    </w:p>
    <w:p w:rsidR="00F75B24" w:rsidRPr="00E63E5D" w:rsidRDefault="00F75B24" w:rsidP="00450CA3">
      <w:pPr>
        <w:pStyle w:val="ListParagraph"/>
        <w:numPr>
          <w:ilvl w:val="0"/>
          <w:numId w:val="2"/>
        </w:numPr>
        <w:spacing w:after="120"/>
        <w:rPr>
          <w:rFonts w:ascii="Times New Roman" w:hAnsi="Times New Roman"/>
          <w:sz w:val="24"/>
          <w:szCs w:val="24"/>
        </w:rPr>
      </w:pPr>
      <w:r w:rsidRPr="00E63E5D">
        <w:rPr>
          <w:rFonts w:ascii="Times New Roman" w:hAnsi="Times New Roman"/>
          <w:sz w:val="24"/>
          <w:szCs w:val="24"/>
        </w:rPr>
        <w:t>Составьте монолог на тему «Казахстан в будущем» (Послание 2050).</w:t>
      </w:r>
    </w:p>
    <w:p w:rsidR="00F75B24" w:rsidRPr="00E63E5D" w:rsidRDefault="00F75B24" w:rsidP="0022229D">
      <w:pPr>
        <w:ind w:left="360"/>
        <w:rPr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3</w:t>
      </w:r>
    </w:p>
    <w:p w:rsidR="00F75B24" w:rsidRPr="00E63E5D" w:rsidRDefault="00F75B24" w:rsidP="0022229D">
      <w:pPr>
        <w:numPr>
          <w:ilvl w:val="0"/>
          <w:numId w:val="3"/>
        </w:numPr>
        <w:rPr>
          <w:lang w:val="ru-RU"/>
        </w:rPr>
      </w:pPr>
      <w:r w:rsidRPr="00E63E5D">
        <w:rPr>
          <w:lang w:val="ru-RU"/>
        </w:rPr>
        <w:t xml:space="preserve">Расскажите о правописании падежных  окончаний существительных. </w:t>
      </w:r>
    </w:p>
    <w:p w:rsidR="00F75B24" w:rsidRPr="00E63E5D" w:rsidRDefault="00F75B24" w:rsidP="0022229D">
      <w:pPr>
        <w:numPr>
          <w:ilvl w:val="0"/>
          <w:numId w:val="3"/>
        </w:numPr>
        <w:rPr>
          <w:b/>
          <w:lang w:val="ru-RU"/>
        </w:rPr>
      </w:pPr>
      <w:r w:rsidRPr="00E63E5D">
        <w:rPr>
          <w:lang w:val="ru-RU"/>
        </w:rPr>
        <w:t xml:space="preserve">Спишите, вставляя пропущенные буквы. Прокомментируйте  правописание  </w:t>
      </w:r>
      <w:r w:rsidRPr="00E63E5D">
        <w:rPr>
          <w:b/>
          <w:lang w:val="ru-RU"/>
        </w:rPr>
        <w:t>-ек, –ик.</w:t>
      </w:r>
    </w:p>
    <w:p w:rsidR="00F75B24" w:rsidRPr="00E63E5D" w:rsidRDefault="00F75B24" w:rsidP="0022229D">
      <w:pPr>
        <w:numPr>
          <w:ilvl w:val="0"/>
          <w:numId w:val="3"/>
        </w:numPr>
        <w:rPr>
          <w:lang w:val="ru-RU"/>
        </w:rPr>
      </w:pPr>
      <w:r w:rsidRPr="00E63E5D">
        <w:rPr>
          <w:lang w:val="ru-RU"/>
        </w:rPr>
        <w:t xml:space="preserve">Составьте монолог на тему </w:t>
      </w:r>
      <w:r w:rsidRPr="00E63E5D">
        <w:t>«Человек, который достоин уважения».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4</w:t>
      </w:r>
    </w:p>
    <w:p w:rsidR="00F75B24" w:rsidRDefault="00F75B24" w:rsidP="0022229D">
      <w:pPr>
        <w:numPr>
          <w:ilvl w:val="0"/>
          <w:numId w:val="4"/>
        </w:numPr>
        <w:rPr>
          <w:lang w:val="ru-RU"/>
        </w:rPr>
      </w:pPr>
      <w:r w:rsidRPr="00E63E5D">
        <w:rPr>
          <w:lang w:val="ru-RU"/>
        </w:rPr>
        <w:t>Расскажите о дефисном и слитном написании сложных прилагательных.</w:t>
      </w:r>
    </w:p>
    <w:p w:rsidR="00F75B24" w:rsidRPr="00E63E5D" w:rsidRDefault="00F75B24" w:rsidP="00E63E5D">
      <w:pPr>
        <w:numPr>
          <w:ilvl w:val="0"/>
          <w:numId w:val="4"/>
        </w:numPr>
      </w:pPr>
      <w:r>
        <w:t>По данн</w:t>
      </w:r>
      <w:r>
        <w:rPr>
          <w:lang w:val="ru-RU"/>
        </w:rPr>
        <w:t>ым</w:t>
      </w:r>
      <w:r>
        <w:t xml:space="preserve"> схем</w:t>
      </w:r>
      <w:r>
        <w:rPr>
          <w:lang w:val="ru-RU"/>
        </w:rPr>
        <w:t>ам</w:t>
      </w:r>
      <w:r>
        <w:t xml:space="preserve"> составить СПП</w:t>
      </w:r>
      <w:r>
        <w:rPr>
          <w:lang w:val="ru-RU"/>
        </w:rPr>
        <w:t xml:space="preserve"> и ССП</w:t>
      </w:r>
      <w:r>
        <w:t>.</w:t>
      </w:r>
    </w:p>
    <w:p w:rsidR="00F75B24" w:rsidRPr="00E63E5D" w:rsidRDefault="00F75B24" w:rsidP="0022229D">
      <w:pPr>
        <w:numPr>
          <w:ilvl w:val="0"/>
          <w:numId w:val="4"/>
        </w:numPr>
        <w:rPr>
          <w:lang w:val="ru-RU"/>
        </w:rPr>
      </w:pPr>
      <w:r w:rsidRPr="00E63E5D">
        <w:rPr>
          <w:lang w:val="ru-RU"/>
        </w:rPr>
        <w:t>Составьте монолог на тему «Любимый уголок природы».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 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5</w:t>
      </w:r>
    </w:p>
    <w:p w:rsidR="00F75B24" w:rsidRPr="00E63E5D" w:rsidRDefault="00F75B24" w:rsidP="0022229D">
      <w:pPr>
        <w:numPr>
          <w:ilvl w:val="0"/>
          <w:numId w:val="5"/>
        </w:numPr>
        <w:rPr>
          <w:lang w:val="ru-RU"/>
        </w:rPr>
      </w:pPr>
      <w:r w:rsidRPr="00E63E5D">
        <w:rPr>
          <w:lang w:val="ru-RU"/>
        </w:rPr>
        <w:t>Расскажите о правописании числительных.</w:t>
      </w:r>
    </w:p>
    <w:p w:rsidR="00F75B24" w:rsidRPr="00E63E5D" w:rsidRDefault="00F75B24" w:rsidP="00E63E5D">
      <w:pPr>
        <w:numPr>
          <w:ilvl w:val="0"/>
          <w:numId w:val="5"/>
        </w:numPr>
        <w:rPr>
          <w:lang w:val="ru-RU"/>
        </w:rPr>
      </w:pPr>
      <w:r>
        <w:rPr>
          <w:lang w:val="ru-RU"/>
        </w:rPr>
        <w:t>Определите разряды имен прилагательных.</w:t>
      </w:r>
    </w:p>
    <w:p w:rsidR="00F75B24" w:rsidRPr="00E63E5D" w:rsidRDefault="00F75B24" w:rsidP="0022229D">
      <w:pPr>
        <w:numPr>
          <w:ilvl w:val="0"/>
          <w:numId w:val="5"/>
        </w:numPr>
        <w:rPr>
          <w:lang w:val="ru-RU"/>
        </w:rPr>
      </w:pPr>
      <w:r w:rsidRPr="00E63E5D">
        <w:rPr>
          <w:lang w:val="ru-RU"/>
        </w:rPr>
        <w:t>Составьте монолог на тему «Казахстан в будущем»(ЭКПО-2017) .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 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6</w:t>
      </w:r>
    </w:p>
    <w:p w:rsidR="00F75B24" w:rsidRDefault="00F75B24" w:rsidP="00212B2E">
      <w:pPr>
        <w:numPr>
          <w:ilvl w:val="0"/>
          <w:numId w:val="6"/>
        </w:numPr>
      </w:pPr>
      <w:r>
        <w:t>Причастие как особая форма глагола. Действительные и страдательные причастия. Причастный оборот.</w:t>
      </w:r>
    </w:p>
    <w:p w:rsidR="00F75B24" w:rsidRPr="00E63E5D" w:rsidRDefault="00F75B24" w:rsidP="0022229D">
      <w:pPr>
        <w:numPr>
          <w:ilvl w:val="0"/>
          <w:numId w:val="6"/>
        </w:numPr>
        <w:rPr>
          <w:lang w:val="ru-RU"/>
        </w:rPr>
      </w:pPr>
      <w:r w:rsidRPr="00E63E5D">
        <w:rPr>
          <w:lang w:val="ru-RU"/>
        </w:rPr>
        <w:t>Спишите. Прокомментируйте написание безударной гласной в окончаниях глаголов.</w:t>
      </w:r>
    </w:p>
    <w:p w:rsidR="00F75B24" w:rsidRPr="00E63E5D" w:rsidRDefault="00F75B24" w:rsidP="0022229D">
      <w:pPr>
        <w:numPr>
          <w:ilvl w:val="0"/>
          <w:numId w:val="6"/>
        </w:numPr>
        <w:rPr>
          <w:lang w:val="ru-RU"/>
        </w:rPr>
      </w:pPr>
      <w:r w:rsidRPr="00E63E5D">
        <w:rPr>
          <w:lang w:val="ru-RU"/>
        </w:rPr>
        <w:t>Составьте монолог на тему «Что я люблю  ….и чего я не люблю»..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7</w:t>
      </w:r>
    </w:p>
    <w:p w:rsidR="00F75B24" w:rsidRPr="00E63E5D" w:rsidRDefault="00F75B24" w:rsidP="0022229D">
      <w:pPr>
        <w:numPr>
          <w:ilvl w:val="0"/>
          <w:numId w:val="7"/>
        </w:numPr>
        <w:rPr>
          <w:lang w:val="ru-RU"/>
        </w:rPr>
      </w:pPr>
      <w:r w:rsidRPr="00E63E5D">
        <w:rPr>
          <w:lang w:val="ru-RU"/>
        </w:rPr>
        <w:t xml:space="preserve">Расскажите  о правописании </w:t>
      </w:r>
      <w:r w:rsidRPr="00E63E5D">
        <w:rPr>
          <w:b/>
          <w:lang w:val="ru-RU"/>
        </w:rPr>
        <w:t xml:space="preserve">н </w:t>
      </w:r>
      <w:r w:rsidRPr="00E63E5D">
        <w:rPr>
          <w:lang w:val="ru-RU"/>
        </w:rPr>
        <w:t xml:space="preserve">и </w:t>
      </w:r>
      <w:r w:rsidRPr="00E63E5D">
        <w:rPr>
          <w:b/>
          <w:lang w:val="ru-RU"/>
        </w:rPr>
        <w:t xml:space="preserve">нн </w:t>
      </w:r>
      <w:r w:rsidRPr="00E63E5D">
        <w:rPr>
          <w:lang w:val="ru-RU"/>
        </w:rPr>
        <w:t>в причастиях  и отглагольных прилагательных.</w:t>
      </w:r>
    </w:p>
    <w:p w:rsidR="00F75B24" w:rsidRPr="00E63E5D" w:rsidRDefault="00F75B24" w:rsidP="0022229D">
      <w:pPr>
        <w:numPr>
          <w:ilvl w:val="0"/>
          <w:numId w:val="7"/>
        </w:numPr>
        <w:rPr>
          <w:lang w:val="ru-RU"/>
        </w:rPr>
      </w:pPr>
      <w:r w:rsidRPr="00E63E5D">
        <w:rPr>
          <w:lang w:val="ru-RU"/>
        </w:rPr>
        <w:t>От данных глаголов образуйте страдательные причастия настоящего времени.</w:t>
      </w:r>
    </w:p>
    <w:p w:rsidR="00F75B24" w:rsidRPr="00E63E5D" w:rsidRDefault="00F75B24" w:rsidP="00450CA3">
      <w:pPr>
        <w:pStyle w:val="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E63E5D">
        <w:rPr>
          <w:rFonts w:ascii="Times New Roman" w:hAnsi="Times New Roman"/>
          <w:sz w:val="24"/>
          <w:szCs w:val="24"/>
        </w:rPr>
        <w:t>Составьте монолог на тему «Мой Президент и будущее моей страны».</w:t>
      </w:r>
    </w:p>
    <w:p w:rsidR="00F75B24" w:rsidRPr="00E63E5D" w:rsidRDefault="00F75B24" w:rsidP="0022229D">
      <w:pPr>
        <w:ind w:left="360"/>
        <w:rPr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>Билет № 8</w:t>
      </w:r>
    </w:p>
    <w:p w:rsidR="00F75B24" w:rsidRPr="00E63E5D" w:rsidRDefault="00F75B24" w:rsidP="00174973">
      <w:pPr>
        <w:numPr>
          <w:ilvl w:val="0"/>
          <w:numId w:val="8"/>
        </w:numPr>
        <w:rPr>
          <w:b/>
          <w:lang w:val="ru-RU"/>
        </w:rPr>
      </w:pPr>
      <w:r w:rsidRPr="00E63E5D">
        <w:rPr>
          <w:lang w:val="ru-RU"/>
        </w:rPr>
        <w:t xml:space="preserve">Расскажите о правописании приставок на </w:t>
      </w:r>
      <w:r w:rsidRPr="00E63E5D">
        <w:rPr>
          <w:b/>
          <w:lang w:val="ru-RU"/>
        </w:rPr>
        <w:t>–з</w:t>
      </w:r>
      <w:r w:rsidRPr="00E63E5D">
        <w:rPr>
          <w:lang w:val="ru-RU"/>
        </w:rPr>
        <w:t xml:space="preserve"> и </w:t>
      </w:r>
      <w:r w:rsidRPr="00E63E5D">
        <w:rPr>
          <w:b/>
          <w:lang w:val="ru-RU"/>
        </w:rPr>
        <w:t>–с</w:t>
      </w:r>
    </w:p>
    <w:p w:rsidR="00F75B24" w:rsidRPr="00E63E5D" w:rsidRDefault="00F75B24" w:rsidP="00FB5FED">
      <w:pPr>
        <w:numPr>
          <w:ilvl w:val="0"/>
          <w:numId w:val="8"/>
        </w:numPr>
      </w:pPr>
      <w:r w:rsidRPr="00E63E5D">
        <w:t xml:space="preserve">Выписать словосочетания из данного предложения. Указать способ связи слов в словосочетании.  </w:t>
      </w:r>
    </w:p>
    <w:p w:rsidR="00F75B24" w:rsidRPr="00E63E5D" w:rsidRDefault="00F75B24" w:rsidP="0022229D">
      <w:pPr>
        <w:ind w:left="360"/>
        <w:rPr>
          <w:lang w:val="ru-RU"/>
        </w:rPr>
      </w:pPr>
      <w:r w:rsidRPr="00E63E5D">
        <w:rPr>
          <w:lang w:val="ru-RU"/>
        </w:rPr>
        <w:t xml:space="preserve">3. Составьте монолог на тему </w:t>
      </w:r>
      <w:r w:rsidRPr="00E63E5D">
        <w:t>«Обычаи и традиции казахского и русского народов»</w:t>
      </w:r>
      <w:r w:rsidRPr="00E63E5D">
        <w:rPr>
          <w:lang w:val="ru-RU"/>
        </w:rPr>
        <w:t>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9</w:t>
      </w:r>
    </w:p>
    <w:p w:rsidR="00F75B24" w:rsidRDefault="00F75B24" w:rsidP="00212B2E">
      <w:pPr>
        <w:numPr>
          <w:ilvl w:val="0"/>
          <w:numId w:val="9"/>
        </w:numPr>
      </w:pPr>
      <w:r>
        <w:t>Деепричастие как особая форма глагола. Деепричастия совершенного и несовершенного вида. Деепричастный оборот.</w:t>
      </w:r>
    </w:p>
    <w:p w:rsidR="00F75B24" w:rsidRPr="00E63E5D" w:rsidRDefault="00F75B24" w:rsidP="00450CA3">
      <w:pPr>
        <w:numPr>
          <w:ilvl w:val="0"/>
          <w:numId w:val="9"/>
        </w:numPr>
        <w:rPr>
          <w:lang w:val="ru-RU"/>
        </w:rPr>
      </w:pPr>
      <w:r w:rsidRPr="00E63E5D">
        <w:rPr>
          <w:lang w:val="ru-RU"/>
        </w:rPr>
        <w:t>Спишите. Найдите вводные слова. Объясните постановку знаков препинания.</w:t>
      </w:r>
    </w:p>
    <w:p w:rsidR="00F75B24" w:rsidRPr="00E63E5D" w:rsidRDefault="00F75B24" w:rsidP="0022229D">
      <w:pPr>
        <w:numPr>
          <w:ilvl w:val="0"/>
          <w:numId w:val="9"/>
        </w:numPr>
        <w:rPr>
          <w:lang w:val="ru-RU"/>
        </w:rPr>
      </w:pPr>
      <w:r w:rsidRPr="00E63E5D">
        <w:rPr>
          <w:lang w:val="ru-RU"/>
        </w:rPr>
        <w:t>Составьте монолог на тему «Наши земляки».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10</w:t>
      </w:r>
    </w:p>
    <w:p w:rsidR="00F75B24" w:rsidRPr="00174973" w:rsidRDefault="00F75B24" w:rsidP="00174973">
      <w:pPr>
        <w:numPr>
          <w:ilvl w:val="0"/>
          <w:numId w:val="14"/>
        </w:numPr>
        <w:rPr>
          <w:b/>
          <w:lang w:val="ru-RU"/>
        </w:rPr>
      </w:pPr>
      <w:r w:rsidRPr="00E63E5D">
        <w:rPr>
          <w:lang w:val="ru-RU"/>
        </w:rPr>
        <w:t xml:space="preserve">Расскажите о слитном и раздельном написании наречий. </w:t>
      </w:r>
    </w:p>
    <w:p w:rsidR="00F75B24" w:rsidRPr="00E63E5D" w:rsidRDefault="00F75B24" w:rsidP="0022229D">
      <w:pPr>
        <w:numPr>
          <w:ilvl w:val="0"/>
          <w:numId w:val="14"/>
        </w:numPr>
        <w:rPr>
          <w:b/>
          <w:lang w:val="ru-RU"/>
        </w:rPr>
      </w:pPr>
      <w:r w:rsidRPr="00E63E5D">
        <w:rPr>
          <w:lang w:val="ru-RU"/>
        </w:rPr>
        <w:t xml:space="preserve">Спишите, вставляя пропущенные буквы. Объясните правописание  приставок </w:t>
      </w:r>
      <w:r w:rsidRPr="00E63E5D">
        <w:rPr>
          <w:b/>
          <w:lang w:val="ru-RU"/>
        </w:rPr>
        <w:t>пре-,</w:t>
      </w:r>
      <w:r w:rsidRPr="00E63E5D">
        <w:rPr>
          <w:lang w:val="ru-RU"/>
        </w:rPr>
        <w:t xml:space="preserve"> </w:t>
      </w:r>
      <w:r w:rsidRPr="00E63E5D">
        <w:rPr>
          <w:b/>
          <w:lang w:val="ru-RU"/>
        </w:rPr>
        <w:t>при-.</w:t>
      </w:r>
    </w:p>
    <w:p w:rsidR="00F75B24" w:rsidRPr="00E63E5D" w:rsidRDefault="00F75B24" w:rsidP="0022229D">
      <w:pPr>
        <w:numPr>
          <w:ilvl w:val="0"/>
          <w:numId w:val="14"/>
        </w:numPr>
        <w:rPr>
          <w:lang w:val="ru-RU"/>
        </w:rPr>
      </w:pPr>
      <w:r w:rsidRPr="00E63E5D">
        <w:rPr>
          <w:lang w:val="ru-RU"/>
        </w:rPr>
        <w:t>Составьте монолог на тему «</w:t>
      </w:r>
      <w:r w:rsidRPr="00E63E5D">
        <w:t>«Мо</w:t>
      </w:r>
      <w:r w:rsidRPr="00E63E5D">
        <w:rPr>
          <w:lang w:val="ru-RU"/>
        </w:rPr>
        <w:t>я будущая профессия».</w:t>
      </w:r>
    </w:p>
    <w:p w:rsidR="00F75B24" w:rsidRDefault="00F75B24" w:rsidP="00174973">
      <w:pPr>
        <w:ind w:left="360"/>
        <w:jc w:val="center"/>
        <w:rPr>
          <w:b/>
          <w:lang w:val="ru-RU"/>
        </w:rPr>
      </w:pPr>
    </w:p>
    <w:p w:rsidR="00F75B24" w:rsidRPr="00E63E5D" w:rsidRDefault="00F75B24" w:rsidP="00174973">
      <w:pPr>
        <w:ind w:left="360"/>
        <w:jc w:val="center"/>
        <w:rPr>
          <w:b/>
          <w:lang w:val="ru-RU"/>
        </w:rPr>
      </w:pPr>
      <w:r>
        <w:rPr>
          <w:b/>
          <w:lang w:val="ru-RU"/>
        </w:rPr>
        <w:t>Билет № 11</w:t>
      </w:r>
    </w:p>
    <w:p w:rsidR="00F75B24" w:rsidRPr="00E63E5D" w:rsidRDefault="00F75B24" w:rsidP="00174973">
      <w:pPr>
        <w:numPr>
          <w:ilvl w:val="0"/>
          <w:numId w:val="27"/>
        </w:numPr>
      </w:pPr>
      <w:r w:rsidRPr="00E63E5D">
        <w:t>Словосочетание. Строение словосочетаний. Виды подчинительной связи в словосочетании.</w:t>
      </w:r>
    </w:p>
    <w:p w:rsidR="00F75B24" w:rsidRPr="00E63E5D" w:rsidRDefault="00F75B24" w:rsidP="00174973">
      <w:pPr>
        <w:numPr>
          <w:ilvl w:val="0"/>
          <w:numId w:val="27"/>
        </w:numPr>
      </w:pPr>
      <w:r w:rsidRPr="00E63E5D">
        <w:t xml:space="preserve">Раскройте скобки, объясните правописание </w:t>
      </w:r>
      <w:r w:rsidRPr="00E63E5D">
        <w:rPr>
          <w:b/>
        </w:rPr>
        <w:t>не</w:t>
      </w:r>
      <w:r w:rsidRPr="00E63E5D">
        <w:t xml:space="preserve"> с разными с частями речи.</w:t>
      </w:r>
    </w:p>
    <w:p w:rsidR="00F75B24" w:rsidRPr="00E63E5D" w:rsidRDefault="00F75B24" w:rsidP="00174973">
      <w:pPr>
        <w:numPr>
          <w:ilvl w:val="0"/>
          <w:numId w:val="27"/>
        </w:numPr>
      </w:pPr>
      <w:r w:rsidRPr="00E63E5D">
        <w:t>Монолог «Мой Павлодар, мой город ястребиный!»</w:t>
      </w:r>
    </w:p>
    <w:p w:rsidR="00F75B24" w:rsidRPr="00174973" w:rsidRDefault="00F75B24" w:rsidP="00174973">
      <w:pPr>
        <w:jc w:val="center"/>
        <w:rPr>
          <w:b/>
        </w:rPr>
      </w:pPr>
    </w:p>
    <w:p w:rsidR="00F75B24" w:rsidRPr="00174973" w:rsidRDefault="00F75B24" w:rsidP="00174973">
      <w:pPr>
        <w:jc w:val="center"/>
        <w:rPr>
          <w:b/>
        </w:rPr>
      </w:pPr>
    </w:p>
    <w:p w:rsidR="00F75B24" w:rsidRPr="00E63E5D" w:rsidRDefault="00F75B24" w:rsidP="00174973">
      <w:pPr>
        <w:jc w:val="center"/>
        <w:rPr>
          <w:b/>
          <w:lang w:val="ru-RU"/>
        </w:rPr>
      </w:pPr>
      <w:r>
        <w:rPr>
          <w:b/>
          <w:lang w:val="ru-RU"/>
        </w:rPr>
        <w:t>Билет № 12</w:t>
      </w:r>
    </w:p>
    <w:p w:rsidR="00F75B24" w:rsidRPr="00174973" w:rsidRDefault="00F75B24" w:rsidP="00174973">
      <w:pPr>
        <w:numPr>
          <w:ilvl w:val="0"/>
          <w:numId w:val="25"/>
        </w:numPr>
      </w:pPr>
      <w:r>
        <w:t>Простое предложение. Типы предложений по цели высказывания, интонации, по наличию и отсутствию главных и второстепенных членов предложений. Типы сказуемых.</w:t>
      </w:r>
    </w:p>
    <w:p w:rsidR="00F75B24" w:rsidRPr="00E63E5D" w:rsidRDefault="00F75B24" w:rsidP="00315135">
      <w:pPr>
        <w:pStyle w:val="ListParagraph"/>
        <w:numPr>
          <w:ilvl w:val="0"/>
          <w:numId w:val="25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E63E5D">
        <w:rPr>
          <w:rFonts w:ascii="Times New Roman" w:hAnsi="Times New Roman"/>
          <w:sz w:val="24"/>
          <w:szCs w:val="24"/>
          <w:lang w:val="kk-KZ"/>
        </w:rPr>
        <w:t>Расставить и объяснить знаки препинания в предложении с однородными членами предложения</w:t>
      </w:r>
      <w:r w:rsidRPr="00E63E5D">
        <w:rPr>
          <w:rFonts w:ascii="Times New Roman" w:hAnsi="Times New Roman"/>
          <w:sz w:val="24"/>
          <w:szCs w:val="24"/>
        </w:rPr>
        <w:t xml:space="preserve"> </w:t>
      </w:r>
    </w:p>
    <w:p w:rsidR="00F75B24" w:rsidRPr="00E63E5D" w:rsidRDefault="00F75B24" w:rsidP="00315135">
      <w:pPr>
        <w:numPr>
          <w:ilvl w:val="0"/>
          <w:numId w:val="25"/>
        </w:numPr>
        <w:ind w:left="714" w:hanging="357"/>
      </w:pPr>
      <w:r w:rsidRPr="00E63E5D">
        <w:t>Монолог «Великие поэты и композиторы Казахстана» (на выбор)</w:t>
      </w:r>
    </w:p>
    <w:p w:rsidR="00F75B24" w:rsidRPr="00E63E5D" w:rsidRDefault="00F75B24" w:rsidP="00174973">
      <w:pPr>
        <w:pStyle w:val="ListParagraph"/>
        <w:spacing w:after="120"/>
        <w:ind w:left="0"/>
        <w:rPr>
          <w:rFonts w:ascii="Times New Roman" w:hAnsi="Times New Roman"/>
          <w:sz w:val="24"/>
          <w:szCs w:val="24"/>
          <w:lang w:val="kk-KZ"/>
        </w:rPr>
      </w:pPr>
    </w:p>
    <w:p w:rsidR="00F75B24" w:rsidRPr="00E63E5D" w:rsidRDefault="00F75B24" w:rsidP="00174973">
      <w:pPr>
        <w:ind w:left="360"/>
        <w:jc w:val="center"/>
        <w:rPr>
          <w:b/>
          <w:lang w:val="ru-RU"/>
        </w:rPr>
      </w:pPr>
      <w:r>
        <w:rPr>
          <w:b/>
          <w:lang w:val="ru-RU"/>
        </w:rPr>
        <w:t>Билет № 13</w:t>
      </w:r>
    </w:p>
    <w:p w:rsidR="00F75B24" w:rsidRDefault="00F75B24" w:rsidP="00174973">
      <w:pPr>
        <w:numPr>
          <w:ilvl w:val="0"/>
          <w:numId w:val="31"/>
        </w:numPr>
      </w:pPr>
      <w:r>
        <w:t xml:space="preserve">Второстепенные члены предложения. </w:t>
      </w:r>
    </w:p>
    <w:p w:rsidR="00F75B24" w:rsidRPr="00E63E5D" w:rsidRDefault="00F75B24" w:rsidP="00174973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4"/>
          <w:szCs w:val="24"/>
        </w:rPr>
      </w:pPr>
      <w:r w:rsidRPr="00E63E5D">
        <w:rPr>
          <w:rFonts w:ascii="Times New Roman" w:hAnsi="Times New Roman"/>
          <w:sz w:val="24"/>
          <w:szCs w:val="24"/>
        </w:rPr>
        <w:t>Сделать синтаксический разбор сложноподчиненного предложения.</w:t>
      </w:r>
    </w:p>
    <w:p w:rsidR="00F75B24" w:rsidRDefault="00F75B24" w:rsidP="00174973">
      <w:pPr>
        <w:pStyle w:val="ListParagraph"/>
        <w:numPr>
          <w:ilvl w:val="0"/>
          <w:numId w:val="31"/>
        </w:numPr>
        <w:spacing w:after="120"/>
        <w:rPr>
          <w:rFonts w:ascii="Times New Roman" w:hAnsi="Times New Roman"/>
          <w:sz w:val="24"/>
          <w:szCs w:val="24"/>
        </w:rPr>
      </w:pPr>
      <w:r w:rsidRPr="00E63E5D">
        <w:rPr>
          <w:rFonts w:ascii="Times New Roman" w:hAnsi="Times New Roman"/>
          <w:sz w:val="24"/>
          <w:szCs w:val="24"/>
        </w:rPr>
        <w:t>Монолог «Поликультурная личность»</w:t>
      </w:r>
    </w:p>
    <w:p w:rsidR="00F75B24" w:rsidRPr="00E63E5D" w:rsidRDefault="00F75B24" w:rsidP="00315135">
      <w:pPr>
        <w:pStyle w:val="ListParagraph"/>
        <w:spacing w:after="120"/>
        <w:ind w:left="360"/>
        <w:rPr>
          <w:rFonts w:ascii="Times New Roman" w:hAnsi="Times New Roman"/>
          <w:sz w:val="24"/>
          <w:szCs w:val="24"/>
        </w:rPr>
      </w:pPr>
    </w:p>
    <w:p w:rsidR="00F75B24" w:rsidRPr="00E63E5D" w:rsidRDefault="00F75B24" w:rsidP="00315135">
      <w:pPr>
        <w:jc w:val="center"/>
        <w:rPr>
          <w:b/>
          <w:lang w:val="ru-RU"/>
        </w:rPr>
      </w:pPr>
      <w:r>
        <w:rPr>
          <w:b/>
          <w:lang w:val="ru-RU"/>
        </w:rPr>
        <w:t>Билет № 14</w:t>
      </w:r>
    </w:p>
    <w:p w:rsidR="00F75B24" w:rsidRDefault="00F75B24" w:rsidP="00315135">
      <w:pPr>
        <w:numPr>
          <w:ilvl w:val="0"/>
          <w:numId w:val="10"/>
        </w:numPr>
        <w:rPr>
          <w:lang w:val="ru-RU"/>
        </w:rPr>
      </w:pPr>
      <w:r>
        <w:t>Определение. Согласованные и несогласованные определения.</w:t>
      </w:r>
    </w:p>
    <w:p w:rsidR="00F75B24" w:rsidRPr="00E63E5D" w:rsidRDefault="00F75B24" w:rsidP="00315135">
      <w:pPr>
        <w:numPr>
          <w:ilvl w:val="0"/>
          <w:numId w:val="10"/>
        </w:numPr>
        <w:rPr>
          <w:lang w:val="ru-RU"/>
        </w:rPr>
      </w:pPr>
      <w:r w:rsidRPr="00E63E5D">
        <w:rPr>
          <w:lang w:val="ru-RU"/>
        </w:rPr>
        <w:t>Спишите. Найдите обособленные дополнения. Объясните постановку знаков препинания.</w:t>
      </w:r>
    </w:p>
    <w:p w:rsidR="00F75B24" w:rsidRPr="00E63E5D" w:rsidRDefault="00F75B24" w:rsidP="00315135">
      <w:pPr>
        <w:numPr>
          <w:ilvl w:val="0"/>
          <w:numId w:val="10"/>
        </w:numPr>
        <w:rPr>
          <w:lang w:val="ru-RU"/>
        </w:rPr>
      </w:pPr>
      <w:r w:rsidRPr="00E63E5D">
        <w:rPr>
          <w:lang w:val="ru-RU"/>
        </w:rPr>
        <w:t>Составьте монолог на тему «Моя любимая книга».</w:t>
      </w:r>
    </w:p>
    <w:p w:rsidR="00F75B24" w:rsidRPr="00E63E5D" w:rsidRDefault="00F75B24" w:rsidP="00315135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15</w:t>
      </w:r>
    </w:p>
    <w:p w:rsidR="00F75B24" w:rsidRPr="00E63E5D" w:rsidRDefault="00F75B24" w:rsidP="00FB5FED">
      <w:pPr>
        <w:numPr>
          <w:ilvl w:val="0"/>
          <w:numId w:val="15"/>
        </w:numPr>
      </w:pPr>
      <w:r w:rsidRPr="00E63E5D">
        <w:t>Типы односоставных предложений.</w:t>
      </w:r>
    </w:p>
    <w:p w:rsidR="00F75B24" w:rsidRPr="00E63E5D" w:rsidRDefault="00F75B24" w:rsidP="00936C18">
      <w:pPr>
        <w:numPr>
          <w:ilvl w:val="0"/>
          <w:numId w:val="15"/>
        </w:numPr>
        <w:rPr>
          <w:lang w:val="ru-RU"/>
        </w:rPr>
      </w:pPr>
      <w:r w:rsidRPr="00E63E5D">
        <w:rPr>
          <w:lang w:val="ru-RU"/>
        </w:rPr>
        <w:t>Определите стиль текста, обоснуйте свой ответ.</w:t>
      </w:r>
    </w:p>
    <w:p w:rsidR="00F75B24" w:rsidRPr="00E63E5D" w:rsidRDefault="00F75B24" w:rsidP="0022229D">
      <w:pPr>
        <w:numPr>
          <w:ilvl w:val="0"/>
          <w:numId w:val="15"/>
        </w:numPr>
        <w:rPr>
          <w:lang w:val="ru-RU"/>
        </w:rPr>
      </w:pPr>
      <w:r w:rsidRPr="00E63E5D">
        <w:rPr>
          <w:lang w:val="ru-RU"/>
        </w:rPr>
        <w:t xml:space="preserve">Составьте монолог на тему </w:t>
      </w:r>
      <w:r w:rsidRPr="00E63E5D">
        <w:t>«Влияние компьютера на человека»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 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16</w:t>
      </w:r>
    </w:p>
    <w:p w:rsidR="00F75B24" w:rsidRPr="00E63E5D" w:rsidRDefault="00F75B24" w:rsidP="0022229D">
      <w:pPr>
        <w:numPr>
          <w:ilvl w:val="0"/>
          <w:numId w:val="16"/>
        </w:numPr>
        <w:rPr>
          <w:lang w:val="ru-RU"/>
        </w:rPr>
      </w:pPr>
      <w:r w:rsidRPr="00E63E5D">
        <w:rPr>
          <w:lang w:val="ru-RU"/>
        </w:rPr>
        <w:t>Расскажите о признаках научного стиля.</w:t>
      </w:r>
    </w:p>
    <w:p w:rsidR="00F75B24" w:rsidRPr="00E63E5D" w:rsidRDefault="00F75B24" w:rsidP="00936C18">
      <w:pPr>
        <w:numPr>
          <w:ilvl w:val="0"/>
          <w:numId w:val="16"/>
        </w:numPr>
        <w:rPr>
          <w:lang w:val="ru-RU"/>
        </w:rPr>
      </w:pPr>
      <w:r w:rsidRPr="00E63E5D">
        <w:rPr>
          <w:lang w:val="ru-RU"/>
        </w:rPr>
        <w:t>Найдите в предложениях неологизмы, устаревшие слова, разговорно-бытовые, просторечные слова, профессионализмы.</w:t>
      </w:r>
    </w:p>
    <w:p w:rsidR="00F75B24" w:rsidRPr="00E63E5D" w:rsidRDefault="00F75B24" w:rsidP="0022229D">
      <w:pPr>
        <w:numPr>
          <w:ilvl w:val="0"/>
          <w:numId w:val="16"/>
        </w:numPr>
        <w:rPr>
          <w:lang w:val="ru-RU"/>
        </w:rPr>
      </w:pPr>
      <w:r w:rsidRPr="00E63E5D">
        <w:rPr>
          <w:lang w:val="ru-RU"/>
        </w:rPr>
        <w:t>Составьте монолог на тему «Путешествуя по Казахстану».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17</w:t>
      </w:r>
    </w:p>
    <w:p w:rsidR="00F75B24" w:rsidRPr="00E63E5D" w:rsidRDefault="00F75B24" w:rsidP="0022229D">
      <w:pPr>
        <w:numPr>
          <w:ilvl w:val="0"/>
          <w:numId w:val="17"/>
        </w:numPr>
        <w:rPr>
          <w:lang w:val="ru-RU"/>
        </w:rPr>
      </w:pPr>
      <w:r w:rsidRPr="00E63E5D">
        <w:rPr>
          <w:lang w:val="ru-RU"/>
        </w:rPr>
        <w:t>Расскажите о признаках  художественного стиля.</w:t>
      </w:r>
    </w:p>
    <w:p w:rsidR="00F75B24" w:rsidRPr="00E63E5D" w:rsidRDefault="00F75B24" w:rsidP="0022229D">
      <w:pPr>
        <w:numPr>
          <w:ilvl w:val="0"/>
          <w:numId w:val="17"/>
        </w:numPr>
        <w:rPr>
          <w:lang w:val="ru-RU"/>
        </w:rPr>
      </w:pPr>
      <w:r>
        <w:rPr>
          <w:lang w:val="ru-RU"/>
        </w:rPr>
        <w:t>Перепишите, вставляя  Н или НН</w:t>
      </w:r>
      <w:r w:rsidRPr="00E63E5D">
        <w:rPr>
          <w:lang w:val="ru-RU"/>
        </w:rPr>
        <w:t>. Обоснуйте свою точку зрения.</w:t>
      </w:r>
    </w:p>
    <w:p w:rsidR="00F75B24" w:rsidRPr="00E63E5D" w:rsidRDefault="00F75B24" w:rsidP="0022229D">
      <w:pPr>
        <w:numPr>
          <w:ilvl w:val="0"/>
          <w:numId w:val="17"/>
        </w:numPr>
        <w:rPr>
          <w:lang w:val="ru-RU"/>
        </w:rPr>
      </w:pPr>
      <w:r w:rsidRPr="00E63E5D">
        <w:rPr>
          <w:lang w:val="ru-RU"/>
        </w:rPr>
        <w:t>Составьте монолог на тему «Школа будущего».</w:t>
      </w:r>
    </w:p>
    <w:p w:rsidR="00F75B24" w:rsidRPr="00E63E5D" w:rsidRDefault="00F75B24" w:rsidP="0022229D">
      <w:pPr>
        <w:ind w:left="360"/>
        <w:rPr>
          <w:b/>
          <w:lang w:val="ru-RU"/>
        </w:rPr>
      </w:pPr>
      <w:r w:rsidRPr="00E63E5D">
        <w:rPr>
          <w:b/>
          <w:lang w:val="ru-RU"/>
        </w:rPr>
        <w:t xml:space="preserve">                                                      </w:t>
      </w:r>
    </w:p>
    <w:p w:rsidR="00F75B24" w:rsidRDefault="00F75B24" w:rsidP="00174973">
      <w:pPr>
        <w:jc w:val="center"/>
        <w:rPr>
          <w:b/>
          <w:lang w:val="ru-RU"/>
        </w:rPr>
      </w:pPr>
    </w:p>
    <w:p w:rsidR="00F75B24" w:rsidRPr="00E63E5D" w:rsidRDefault="00F75B24" w:rsidP="00174973">
      <w:pPr>
        <w:jc w:val="center"/>
        <w:rPr>
          <w:b/>
          <w:lang w:val="ru-RU"/>
        </w:rPr>
      </w:pPr>
      <w:r>
        <w:rPr>
          <w:b/>
          <w:lang w:val="ru-RU"/>
        </w:rPr>
        <w:t>Билет № 18</w:t>
      </w:r>
    </w:p>
    <w:p w:rsidR="00F75B24" w:rsidRDefault="00F75B24" w:rsidP="00174973">
      <w:pPr>
        <w:numPr>
          <w:ilvl w:val="0"/>
          <w:numId w:val="11"/>
        </w:numPr>
      </w:pPr>
      <w:r>
        <w:rPr>
          <w:lang w:val="ru-RU"/>
        </w:rPr>
        <w:t>Сложносочиненное предложение.</w:t>
      </w:r>
      <w:r>
        <w:t xml:space="preserve"> Виды сочинительной связи в ССП.</w:t>
      </w:r>
    </w:p>
    <w:p w:rsidR="00F75B24" w:rsidRPr="00E63E5D" w:rsidRDefault="00F75B24" w:rsidP="00174973">
      <w:pPr>
        <w:numPr>
          <w:ilvl w:val="0"/>
          <w:numId w:val="11"/>
        </w:numPr>
        <w:rPr>
          <w:lang w:val="ru-RU"/>
        </w:rPr>
      </w:pPr>
      <w:r w:rsidRPr="00E63E5D">
        <w:rPr>
          <w:lang w:val="ru-RU"/>
        </w:rPr>
        <w:t xml:space="preserve">Спишите предложения. Объясните наличие или отсутствие запятой перед союзом </w:t>
      </w:r>
      <w:r w:rsidRPr="00E63E5D">
        <w:rPr>
          <w:b/>
          <w:lang w:val="ru-RU"/>
        </w:rPr>
        <w:t>и</w:t>
      </w:r>
      <w:r w:rsidRPr="00E63E5D">
        <w:rPr>
          <w:lang w:val="ru-RU"/>
        </w:rPr>
        <w:t>.</w:t>
      </w:r>
    </w:p>
    <w:p w:rsidR="00F75B24" w:rsidRPr="00E63E5D" w:rsidRDefault="00F75B24" w:rsidP="00174973">
      <w:pPr>
        <w:numPr>
          <w:ilvl w:val="0"/>
          <w:numId w:val="11"/>
        </w:numPr>
        <w:rPr>
          <w:lang w:val="ru-RU"/>
        </w:rPr>
      </w:pPr>
      <w:r w:rsidRPr="00E63E5D">
        <w:rPr>
          <w:lang w:val="ru-RU"/>
        </w:rPr>
        <w:t>Составьте монолог на тему «Искусство в моей жизни ».</w:t>
      </w:r>
    </w:p>
    <w:p w:rsidR="00F75B24" w:rsidRPr="00E63E5D" w:rsidRDefault="00F75B24" w:rsidP="00174973">
      <w:pPr>
        <w:jc w:val="center"/>
        <w:rPr>
          <w:b/>
          <w:lang w:val="ru-RU"/>
        </w:rPr>
      </w:pPr>
    </w:p>
    <w:p w:rsidR="00F75B24" w:rsidRPr="00E63E5D" w:rsidRDefault="00F75B24" w:rsidP="00174973">
      <w:pPr>
        <w:jc w:val="center"/>
        <w:rPr>
          <w:b/>
          <w:lang w:val="ru-RU"/>
        </w:rPr>
      </w:pPr>
      <w:r>
        <w:rPr>
          <w:b/>
          <w:lang w:val="ru-RU"/>
        </w:rPr>
        <w:t>Билет № 19</w:t>
      </w:r>
    </w:p>
    <w:p w:rsidR="00F75B24" w:rsidRPr="00174973" w:rsidRDefault="00F75B24" w:rsidP="00174973">
      <w:pPr>
        <w:numPr>
          <w:ilvl w:val="0"/>
          <w:numId w:val="12"/>
        </w:numPr>
      </w:pPr>
      <w:r>
        <w:t>С</w:t>
      </w:r>
      <w:r>
        <w:rPr>
          <w:lang w:val="ru-RU"/>
        </w:rPr>
        <w:t>ложноподчиненное предложение.</w:t>
      </w:r>
      <w:r>
        <w:t>. Типы придаточных предложений в СПП.</w:t>
      </w:r>
    </w:p>
    <w:p w:rsidR="00F75B24" w:rsidRPr="00E63E5D" w:rsidRDefault="00F75B24" w:rsidP="00174973">
      <w:pPr>
        <w:numPr>
          <w:ilvl w:val="0"/>
          <w:numId w:val="12"/>
        </w:numPr>
        <w:rPr>
          <w:lang w:val="ru-RU"/>
        </w:rPr>
      </w:pPr>
      <w:r w:rsidRPr="00E63E5D">
        <w:rPr>
          <w:lang w:val="ru-RU"/>
        </w:rPr>
        <w:t>Замените в данных предложениях косвенную речь прямой</w:t>
      </w:r>
    </w:p>
    <w:p w:rsidR="00F75B24" w:rsidRPr="00174973" w:rsidRDefault="00F75B24" w:rsidP="00174973">
      <w:pPr>
        <w:numPr>
          <w:ilvl w:val="0"/>
          <w:numId w:val="12"/>
        </w:numPr>
      </w:pPr>
      <w:r w:rsidRPr="00E63E5D">
        <w:rPr>
          <w:lang w:val="ru-RU"/>
        </w:rPr>
        <w:t xml:space="preserve">Составьте монолог на тему </w:t>
      </w:r>
      <w:r>
        <w:t>« Воспитанный человек – это... »</w:t>
      </w:r>
    </w:p>
    <w:p w:rsidR="00F75B24" w:rsidRPr="00E63E5D" w:rsidRDefault="00F75B24" w:rsidP="00174973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 </w:t>
      </w:r>
    </w:p>
    <w:p w:rsidR="00F75B24" w:rsidRPr="00E63E5D" w:rsidRDefault="00F75B24" w:rsidP="00174973">
      <w:pPr>
        <w:jc w:val="center"/>
        <w:rPr>
          <w:b/>
          <w:lang w:val="ru-RU"/>
        </w:rPr>
      </w:pPr>
      <w:r>
        <w:rPr>
          <w:b/>
          <w:lang w:val="ru-RU"/>
        </w:rPr>
        <w:t>Билет № 20</w:t>
      </w:r>
    </w:p>
    <w:p w:rsidR="00F75B24" w:rsidRDefault="00F75B24" w:rsidP="00174973">
      <w:pPr>
        <w:numPr>
          <w:ilvl w:val="0"/>
          <w:numId w:val="13"/>
        </w:numPr>
      </w:pPr>
      <w:r>
        <w:t>Б</w:t>
      </w:r>
      <w:r>
        <w:rPr>
          <w:lang w:val="ru-RU"/>
        </w:rPr>
        <w:t>ессоюзное сложное предложение</w:t>
      </w:r>
      <w:r>
        <w:t xml:space="preserve">. </w:t>
      </w:r>
    </w:p>
    <w:p w:rsidR="00F75B24" w:rsidRPr="00E63E5D" w:rsidRDefault="00F75B24" w:rsidP="00174973">
      <w:pPr>
        <w:numPr>
          <w:ilvl w:val="0"/>
          <w:numId w:val="13"/>
        </w:numPr>
        <w:rPr>
          <w:lang w:val="ru-RU"/>
        </w:rPr>
      </w:pPr>
      <w:r w:rsidRPr="00E63E5D">
        <w:rPr>
          <w:lang w:val="ru-RU"/>
        </w:rPr>
        <w:t>Произведите синтаксический разбор простого осложненного предложения.</w:t>
      </w:r>
    </w:p>
    <w:p w:rsidR="00F75B24" w:rsidRPr="00E63E5D" w:rsidRDefault="00F75B24" w:rsidP="00174973">
      <w:pPr>
        <w:numPr>
          <w:ilvl w:val="0"/>
          <w:numId w:val="13"/>
        </w:numPr>
        <w:rPr>
          <w:b/>
          <w:lang w:val="ru-RU"/>
        </w:rPr>
      </w:pPr>
      <w:r w:rsidRPr="00E63E5D">
        <w:rPr>
          <w:lang w:val="ru-RU"/>
        </w:rPr>
        <w:t>Составьте монолог на тему «Мой досуг».</w:t>
      </w:r>
    </w:p>
    <w:p w:rsidR="00F75B24" w:rsidRPr="00E63E5D" w:rsidRDefault="00F75B24" w:rsidP="0022229D">
      <w:pPr>
        <w:ind w:left="360"/>
        <w:rPr>
          <w:b/>
          <w:lang w:val="ru-RU"/>
        </w:rPr>
      </w:pPr>
      <w:r w:rsidRPr="00E63E5D">
        <w:rPr>
          <w:b/>
          <w:lang w:val="ru-RU"/>
        </w:rPr>
        <w:t xml:space="preserve">   </w:t>
      </w:r>
    </w:p>
    <w:p w:rsidR="00F75B24" w:rsidRPr="00E63E5D" w:rsidRDefault="00F75B24" w:rsidP="0022229D">
      <w:pPr>
        <w:ind w:left="360"/>
        <w:rPr>
          <w:b/>
          <w:lang w:val="ru-RU"/>
        </w:rPr>
      </w:pPr>
      <w:r w:rsidRPr="00E63E5D">
        <w:rPr>
          <w:b/>
          <w:lang w:val="ru-RU"/>
        </w:rPr>
        <w:t xml:space="preserve">                                 </w:t>
      </w:r>
      <w:r>
        <w:rPr>
          <w:b/>
          <w:lang w:val="ru-RU"/>
        </w:rPr>
        <w:t xml:space="preserve">                      Билет № 21</w:t>
      </w:r>
    </w:p>
    <w:p w:rsidR="00F75B24" w:rsidRPr="00E63E5D" w:rsidRDefault="00F75B24" w:rsidP="0022229D">
      <w:pPr>
        <w:numPr>
          <w:ilvl w:val="0"/>
          <w:numId w:val="18"/>
        </w:numPr>
        <w:rPr>
          <w:lang w:val="ru-RU"/>
        </w:rPr>
      </w:pPr>
      <w:r w:rsidRPr="00E63E5D">
        <w:rPr>
          <w:lang w:val="ru-RU"/>
        </w:rPr>
        <w:t>Расскажите об условиях постановки</w:t>
      </w:r>
      <w:r>
        <w:rPr>
          <w:lang w:val="ru-RU"/>
        </w:rPr>
        <w:t xml:space="preserve"> запятой и </w:t>
      </w:r>
      <w:r w:rsidRPr="00E63E5D">
        <w:rPr>
          <w:lang w:val="ru-RU"/>
        </w:rPr>
        <w:t xml:space="preserve"> точки с запятой в бессоюзном сложном предложении.</w:t>
      </w:r>
    </w:p>
    <w:p w:rsidR="00F75B24" w:rsidRPr="00E63E5D" w:rsidRDefault="00F75B24" w:rsidP="0022229D">
      <w:pPr>
        <w:numPr>
          <w:ilvl w:val="0"/>
          <w:numId w:val="18"/>
        </w:numPr>
        <w:rPr>
          <w:lang w:val="ru-RU"/>
        </w:rPr>
      </w:pPr>
      <w:r w:rsidRPr="00E63E5D">
        <w:t>Допишите личные окончания глаголов, определите спряжения глаголов</w:t>
      </w:r>
      <w:r w:rsidRPr="00E63E5D">
        <w:rPr>
          <w:lang w:val="ru-RU"/>
        </w:rPr>
        <w:t xml:space="preserve"> </w:t>
      </w:r>
    </w:p>
    <w:p w:rsidR="00F75B24" w:rsidRPr="00E63E5D" w:rsidRDefault="00F75B24" w:rsidP="0022229D">
      <w:pPr>
        <w:numPr>
          <w:ilvl w:val="0"/>
          <w:numId w:val="18"/>
        </w:numPr>
        <w:rPr>
          <w:lang w:val="ru-RU"/>
        </w:rPr>
      </w:pPr>
      <w:r w:rsidRPr="00E63E5D">
        <w:rPr>
          <w:lang w:val="ru-RU"/>
        </w:rPr>
        <w:t>Составьте монолог «Памятный день в моей жизни».</w:t>
      </w:r>
    </w:p>
    <w:p w:rsidR="00F75B24" w:rsidRPr="00E63E5D" w:rsidRDefault="00F75B24" w:rsidP="0022229D">
      <w:pPr>
        <w:jc w:val="center"/>
        <w:rPr>
          <w:lang w:val="ru-RU"/>
        </w:rPr>
      </w:pPr>
    </w:p>
    <w:p w:rsidR="00F75B24" w:rsidRPr="00E63E5D" w:rsidRDefault="00F75B24" w:rsidP="0022229D">
      <w:pPr>
        <w:jc w:val="center"/>
        <w:rPr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22</w:t>
      </w:r>
      <w:r w:rsidRPr="00E63E5D">
        <w:rPr>
          <w:b/>
          <w:lang w:val="ru-RU"/>
        </w:rPr>
        <w:t xml:space="preserve">  </w:t>
      </w:r>
    </w:p>
    <w:p w:rsidR="00F75B24" w:rsidRPr="00E63E5D" w:rsidRDefault="00F75B24" w:rsidP="0022229D">
      <w:pPr>
        <w:numPr>
          <w:ilvl w:val="0"/>
          <w:numId w:val="19"/>
        </w:numPr>
        <w:rPr>
          <w:lang w:val="ru-RU"/>
        </w:rPr>
      </w:pPr>
      <w:r w:rsidRPr="00E63E5D">
        <w:rPr>
          <w:lang w:val="ru-RU"/>
        </w:rPr>
        <w:t>Двоеточие в бессоюзном сложном предложении.</w:t>
      </w:r>
    </w:p>
    <w:p w:rsidR="00F75B24" w:rsidRPr="00E63E5D" w:rsidRDefault="00F75B24" w:rsidP="0022229D">
      <w:pPr>
        <w:numPr>
          <w:ilvl w:val="0"/>
          <w:numId w:val="19"/>
        </w:numPr>
        <w:rPr>
          <w:lang w:val="ru-RU"/>
        </w:rPr>
      </w:pPr>
      <w:r w:rsidRPr="00E63E5D">
        <w:rPr>
          <w:lang w:val="ru-RU"/>
        </w:rPr>
        <w:t>Определите тему и основную мысль текста. Выпишите ключевые слова.</w:t>
      </w:r>
    </w:p>
    <w:p w:rsidR="00F75B24" w:rsidRPr="00E63E5D" w:rsidRDefault="00F75B24" w:rsidP="0022229D">
      <w:pPr>
        <w:numPr>
          <w:ilvl w:val="0"/>
          <w:numId w:val="19"/>
        </w:numPr>
        <w:rPr>
          <w:lang w:val="ru-RU"/>
        </w:rPr>
      </w:pPr>
      <w:r w:rsidRPr="00E63E5D">
        <w:rPr>
          <w:lang w:val="ru-RU"/>
        </w:rPr>
        <w:t>Составьте монолог на тему «О патриотизме ».</w:t>
      </w:r>
    </w:p>
    <w:p w:rsidR="00F75B24" w:rsidRPr="00E63E5D" w:rsidRDefault="00F75B24" w:rsidP="0022229D">
      <w:pPr>
        <w:jc w:val="center"/>
        <w:rPr>
          <w:b/>
          <w:lang w:val="ru-RU"/>
        </w:rPr>
      </w:pPr>
    </w:p>
    <w:p w:rsidR="00F75B24" w:rsidRPr="00E63E5D" w:rsidRDefault="00F75B24" w:rsidP="0022229D">
      <w:pPr>
        <w:jc w:val="center"/>
        <w:rPr>
          <w:b/>
          <w:lang w:val="ru-RU"/>
        </w:rPr>
      </w:pPr>
      <w:r>
        <w:rPr>
          <w:b/>
          <w:lang w:val="ru-RU"/>
        </w:rPr>
        <w:t>Билет № 23</w:t>
      </w:r>
      <w:r w:rsidRPr="00E63E5D">
        <w:rPr>
          <w:b/>
          <w:lang w:val="ru-RU"/>
        </w:rPr>
        <w:t xml:space="preserve">  </w:t>
      </w:r>
    </w:p>
    <w:p w:rsidR="00F75B24" w:rsidRPr="00E63E5D" w:rsidRDefault="00F75B24" w:rsidP="0022229D">
      <w:pPr>
        <w:numPr>
          <w:ilvl w:val="0"/>
          <w:numId w:val="20"/>
        </w:numPr>
        <w:rPr>
          <w:lang w:val="ru-RU"/>
        </w:rPr>
      </w:pPr>
      <w:r w:rsidRPr="00E63E5D">
        <w:rPr>
          <w:lang w:val="ru-RU"/>
        </w:rPr>
        <w:t>Тире в бессоюзном сложном предложении.</w:t>
      </w:r>
    </w:p>
    <w:p w:rsidR="00F75B24" w:rsidRPr="00E63E5D" w:rsidRDefault="00F75B24" w:rsidP="0022229D">
      <w:pPr>
        <w:numPr>
          <w:ilvl w:val="0"/>
          <w:numId w:val="20"/>
        </w:numPr>
        <w:rPr>
          <w:lang w:val="ru-RU"/>
        </w:rPr>
      </w:pPr>
      <w:r w:rsidRPr="00E63E5D">
        <w:rPr>
          <w:lang w:val="ru-RU"/>
        </w:rPr>
        <w:t>Выпишите простые  предложения. Объясните постановку знаков препинания. Вставьте пропущенные буквы.</w:t>
      </w:r>
    </w:p>
    <w:p w:rsidR="00F75B24" w:rsidRPr="00E63E5D" w:rsidRDefault="00F75B24" w:rsidP="0022229D">
      <w:pPr>
        <w:numPr>
          <w:ilvl w:val="0"/>
          <w:numId w:val="20"/>
        </w:numPr>
        <w:rPr>
          <w:lang w:val="ru-RU"/>
        </w:rPr>
      </w:pPr>
      <w:r w:rsidRPr="00E63E5D">
        <w:rPr>
          <w:lang w:val="ru-RU"/>
        </w:rPr>
        <w:t>Составьте монолог на тему «Мы за здоровый образ жизни».</w:t>
      </w:r>
    </w:p>
    <w:p w:rsidR="00F75B24" w:rsidRPr="00E63E5D" w:rsidRDefault="00F75B24" w:rsidP="0022229D">
      <w:pPr>
        <w:ind w:left="360"/>
        <w:jc w:val="center"/>
        <w:rPr>
          <w:lang w:val="ru-RU"/>
        </w:rPr>
      </w:pPr>
    </w:p>
    <w:p w:rsidR="00F75B24" w:rsidRPr="00E63E5D" w:rsidRDefault="00F75B24" w:rsidP="0022229D">
      <w:pPr>
        <w:ind w:left="360"/>
        <w:jc w:val="center"/>
        <w:rPr>
          <w:lang w:val="ru-RU"/>
        </w:rPr>
      </w:pPr>
    </w:p>
    <w:p w:rsidR="00F75B24" w:rsidRPr="00E63E5D" w:rsidRDefault="00F75B24" w:rsidP="0022229D">
      <w:pPr>
        <w:ind w:left="360"/>
        <w:jc w:val="center"/>
        <w:rPr>
          <w:b/>
          <w:lang w:val="ru-RU"/>
        </w:rPr>
      </w:pPr>
      <w:r>
        <w:rPr>
          <w:b/>
          <w:lang w:val="ru-RU"/>
        </w:rPr>
        <w:t>Билет № 24</w:t>
      </w:r>
    </w:p>
    <w:p w:rsidR="00F75B24" w:rsidRDefault="00F75B24" w:rsidP="00212B2E">
      <w:pPr>
        <w:numPr>
          <w:ilvl w:val="0"/>
          <w:numId w:val="21"/>
        </w:numPr>
        <w:tabs>
          <w:tab w:val="clear" w:pos="540"/>
          <w:tab w:val="num" w:pos="360"/>
        </w:tabs>
        <w:ind w:left="360" w:firstLine="0"/>
      </w:pPr>
      <w:r>
        <w:t>СПП с несколькими придаточными.</w:t>
      </w:r>
    </w:p>
    <w:p w:rsidR="00F75B24" w:rsidRPr="00E63E5D" w:rsidRDefault="00F75B24" w:rsidP="00212B2E">
      <w:pPr>
        <w:numPr>
          <w:ilvl w:val="0"/>
          <w:numId w:val="21"/>
        </w:numPr>
        <w:tabs>
          <w:tab w:val="clear" w:pos="540"/>
          <w:tab w:val="num" w:pos="360"/>
        </w:tabs>
        <w:ind w:left="360" w:firstLine="0"/>
        <w:rPr>
          <w:lang w:val="ru-RU"/>
        </w:rPr>
      </w:pPr>
      <w:r w:rsidRPr="00E63E5D">
        <w:rPr>
          <w:lang w:val="ru-RU"/>
        </w:rPr>
        <w:t xml:space="preserve">Произведите разбор сложносочиненного  предложения.  </w:t>
      </w:r>
    </w:p>
    <w:p w:rsidR="00F75B24" w:rsidRPr="00E63E5D" w:rsidRDefault="00F75B24" w:rsidP="00212B2E">
      <w:pPr>
        <w:numPr>
          <w:ilvl w:val="0"/>
          <w:numId w:val="21"/>
        </w:numPr>
        <w:tabs>
          <w:tab w:val="clear" w:pos="540"/>
          <w:tab w:val="num" w:pos="360"/>
        </w:tabs>
        <w:ind w:left="360" w:firstLine="0"/>
        <w:rPr>
          <w:lang w:val="ru-RU"/>
        </w:rPr>
      </w:pPr>
      <w:r w:rsidRPr="00E63E5D">
        <w:rPr>
          <w:lang w:val="ru-RU"/>
        </w:rPr>
        <w:t>Составьте монолог на тему «О добре и зле».</w:t>
      </w:r>
    </w:p>
    <w:p w:rsidR="00F75B24" w:rsidRPr="00E63E5D" w:rsidRDefault="00F75B24" w:rsidP="0022229D">
      <w:pPr>
        <w:jc w:val="center"/>
        <w:rPr>
          <w:b/>
          <w:lang w:val="ru-RU"/>
        </w:rPr>
      </w:pPr>
      <w:r w:rsidRPr="00E63E5D">
        <w:rPr>
          <w:b/>
          <w:lang w:val="ru-RU"/>
        </w:rPr>
        <w:t xml:space="preserve">  </w:t>
      </w:r>
    </w:p>
    <w:p w:rsidR="00F75B24" w:rsidRDefault="00F75B24" w:rsidP="00315135">
      <w:pPr>
        <w:jc w:val="center"/>
        <w:rPr>
          <w:b/>
          <w:lang w:val="ru-RU"/>
        </w:rPr>
      </w:pPr>
    </w:p>
    <w:p w:rsidR="00F75B24" w:rsidRPr="00B3545F" w:rsidRDefault="00F75B24" w:rsidP="00315135">
      <w:pPr>
        <w:jc w:val="center"/>
        <w:rPr>
          <w:b/>
        </w:rPr>
      </w:pPr>
      <w:r w:rsidRPr="00B3545F">
        <w:rPr>
          <w:b/>
        </w:rPr>
        <w:t>Билет №25</w:t>
      </w:r>
    </w:p>
    <w:p w:rsidR="00F75B24" w:rsidRDefault="00F75B24" w:rsidP="00315135">
      <w:pPr>
        <w:numPr>
          <w:ilvl w:val="0"/>
          <w:numId w:val="41"/>
        </w:numPr>
      </w:pPr>
      <w:r>
        <w:t>Прямая и косвенная речь. Диалог. Цитата.</w:t>
      </w:r>
    </w:p>
    <w:p w:rsidR="00F75B24" w:rsidRDefault="00F75B24" w:rsidP="00315135">
      <w:pPr>
        <w:numPr>
          <w:ilvl w:val="0"/>
          <w:numId w:val="41"/>
        </w:numPr>
      </w:pPr>
      <w:r>
        <w:t>Найдите в тексте местоимения ,определите их разряд.</w:t>
      </w:r>
    </w:p>
    <w:p w:rsidR="00F75B24" w:rsidRDefault="00F75B24" w:rsidP="00315135">
      <w:pPr>
        <w:numPr>
          <w:ilvl w:val="0"/>
          <w:numId w:val="41"/>
        </w:numPr>
      </w:pPr>
      <w:r>
        <w:t>Монолог «Что такое счастье?»</w:t>
      </w:r>
    </w:p>
    <w:p w:rsidR="00F75B24" w:rsidRPr="00E63E5D" w:rsidRDefault="00F75B24" w:rsidP="0022229D">
      <w:pPr>
        <w:ind w:left="360"/>
      </w:pPr>
    </w:p>
    <w:p w:rsidR="00F75B24" w:rsidRPr="00E63E5D" w:rsidRDefault="00F75B24" w:rsidP="0022229D">
      <w:pPr>
        <w:ind w:left="360"/>
        <w:rPr>
          <w:lang w:val="ru-RU"/>
        </w:rPr>
      </w:pPr>
    </w:p>
    <w:p w:rsidR="00F75B24" w:rsidRPr="00E63E5D" w:rsidRDefault="00F75B24" w:rsidP="00E1649C">
      <w:pPr>
        <w:rPr>
          <w:lang w:val="ru-RU"/>
        </w:rPr>
      </w:pPr>
    </w:p>
    <w:sectPr w:rsidR="00F75B24" w:rsidRPr="00E63E5D" w:rsidSect="00E1649C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EA9"/>
    <w:multiLevelType w:val="hybridMultilevel"/>
    <w:tmpl w:val="4606C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9B2D36"/>
    <w:multiLevelType w:val="hybridMultilevel"/>
    <w:tmpl w:val="45B80DA0"/>
    <w:lvl w:ilvl="0" w:tplc="7E6A355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D35378"/>
    <w:multiLevelType w:val="hybridMultilevel"/>
    <w:tmpl w:val="98741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1257C8"/>
    <w:multiLevelType w:val="hybridMultilevel"/>
    <w:tmpl w:val="5C662442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903C35"/>
    <w:multiLevelType w:val="hybridMultilevel"/>
    <w:tmpl w:val="FAF8A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9F7E92"/>
    <w:multiLevelType w:val="hybridMultilevel"/>
    <w:tmpl w:val="FB080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5062CC"/>
    <w:multiLevelType w:val="hybridMultilevel"/>
    <w:tmpl w:val="6C8CC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5F172F6"/>
    <w:multiLevelType w:val="hybridMultilevel"/>
    <w:tmpl w:val="B3102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951DF0"/>
    <w:multiLevelType w:val="hybridMultilevel"/>
    <w:tmpl w:val="652CD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EE55F2F"/>
    <w:multiLevelType w:val="hybridMultilevel"/>
    <w:tmpl w:val="B64A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301C37"/>
    <w:multiLevelType w:val="hybridMultilevel"/>
    <w:tmpl w:val="47561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09A751C"/>
    <w:multiLevelType w:val="hybridMultilevel"/>
    <w:tmpl w:val="20A0F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7966608"/>
    <w:multiLevelType w:val="hybridMultilevel"/>
    <w:tmpl w:val="3A08A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9824F4"/>
    <w:multiLevelType w:val="hybridMultilevel"/>
    <w:tmpl w:val="D09EC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63A35"/>
    <w:multiLevelType w:val="hybridMultilevel"/>
    <w:tmpl w:val="A0AE9EEC"/>
    <w:lvl w:ilvl="0" w:tplc="3D1CEC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E1472A"/>
    <w:multiLevelType w:val="hybridMultilevel"/>
    <w:tmpl w:val="36EA2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C910D1"/>
    <w:multiLevelType w:val="hybridMultilevel"/>
    <w:tmpl w:val="AACE22B2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44C04F5"/>
    <w:multiLevelType w:val="hybridMultilevel"/>
    <w:tmpl w:val="A40273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5541704"/>
    <w:multiLevelType w:val="hybridMultilevel"/>
    <w:tmpl w:val="2D1AA7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BC0D43"/>
    <w:multiLevelType w:val="hybridMultilevel"/>
    <w:tmpl w:val="10307254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6D2454F"/>
    <w:multiLevelType w:val="hybridMultilevel"/>
    <w:tmpl w:val="552A9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6F22C18"/>
    <w:multiLevelType w:val="hybridMultilevel"/>
    <w:tmpl w:val="2BE2FC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7D22C7C"/>
    <w:multiLevelType w:val="hybridMultilevel"/>
    <w:tmpl w:val="AFE0B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02B6E1D"/>
    <w:multiLevelType w:val="hybridMultilevel"/>
    <w:tmpl w:val="2A2C25B4"/>
    <w:lvl w:ilvl="0" w:tplc="BD9E0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0EB27A7"/>
    <w:multiLevelType w:val="hybridMultilevel"/>
    <w:tmpl w:val="41D0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1E06726"/>
    <w:multiLevelType w:val="hybridMultilevel"/>
    <w:tmpl w:val="27345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35138CE"/>
    <w:multiLevelType w:val="hybridMultilevel"/>
    <w:tmpl w:val="A1D4F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6AD14E0"/>
    <w:multiLevelType w:val="hybridMultilevel"/>
    <w:tmpl w:val="F66C1878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02C6B33"/>
    <w:multiLevelType w:val="hybridMultilevel"/>
    <w:tmpl w:val="41329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0F05C15"/>
    <w:multiLevelType w:val="hybridMultilevel"/>
    <w:tmpl w:val="B4B2C4EC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28453E8"/>
    <w:multiLevelType w:val="hybridMultilevel"/>
    <w:tmpl w:val="590EC73E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5277AD1"/>
    <w:multiLevelType w:val="hybridMultilevel"/>
    <w:tmpl w:val="E9C6E71E"/>
    <w:lvl w:ilvl="0" w:tplc="7E6A3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5D62B2B"/>
    <w:multiLevelType w:val="hybridMultilevel"/>
    <w:tmpl w:val="A3F68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B6153C3"/>
    <w:multiLevelType w:val="hybridMultilevel"/>
    <w:tmpl w:val="96782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11B1A59"/>
    <w:multiLevelType w:val="hybridMultilevel"/>
    <w:tmpl w:val="4C5E0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592FD2"/>
    <w:multiLevelType w:val="hybridMultilevel"/>
    <w:tmpl w:val="9DD6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7707D9B"/>
    <w:multiLevelType w:val="hybridMultilevel"/>
    <w:tmpl w:val="022E0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95291E"/>
    <w:multiLevelType w:val="hybridMultilevel"/>
    <w:tmpl w:val="19AA0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C316B03"/>
    <w:multiLevelType w:val="hybridMultilevel"/>
    <w:tmpl w:val="72768B9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3FC5E51"/>
    <w:multiLevelType w:val="hybridMultilevel"/>
    <w:tmpl w:val="6F404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</w:num>
  <w:num w:numId="23">
    <w:abstractNumId w:val="38"/>
  </w:num>
  <w:num w:numId="24">
    <w:abstractNumId w:val="24"/>
  </w:num>
  <w:num w:numId="25">
    <w:abstractNumId w:val="14"/>
  </w:num>
  <w:num w:numId="26">
    <w:abstractNumId w:val="28"/>
  </w:num>
  <w:num w:numId="27">
    <w:abstractNumId w:val="12"/>
  </w:num>
  <w:num w:numId="28">
    <w:abstractNumId w:val="33"/>
  </w:num>
  <w:num w:numId="29">
    <w:abstractNumId w:val="34"/>
  </w:num>
  <w:num w:numId="30">
    <w:abstractNumId w:val="0"/>
  </w:num>
  <w:num w:numId="31">
    <w:abstractNumId w:val="9"/>
  </w:num>
  <w:num w:numId="32">
    <w:abstractNumId w:val="39"/>
  </w:num>
  <w:num w:numId="33">
    <w:abstractNumId w:val="36"/>
  </w:num>
  <w:num w:numId="34">
    <w:abstractNumId w:val="15"/>
  </w:num>
  <w:num w:numId="35">
    <w:abstractNumId w:val="2"/>
  </w:num>
  <w:num w:numId="36">
    <w:abstractNumId w:val="7"/>
  </w:num>
  <w:num w:numId="37">
    <w:abstractNumId w:val="25"/>
  </w:num>
  <w:num w:numId="38">
    <w:abstractNumId w:val="26"/>
  </w:num>
  <w:num w:numId="39">
    <w:abstractNumId w:val="23"/>
  </w:num>
  <w:num w:numId="40">
    <w:abstractNumId w:val="6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29D"/>
    <w:rsid w:val="0013405C"/>
    <w:rsid w:val="00174973"/>
    <w:rsid w:val="00212B2E"/>
    <w:rsid w:val="0022229D"/>
    <w:rsid w:val="00315135"/>
    <w:rsid w:val="0032576F"/>
    <w:rsid w:val="003F051C"/>
    <w:rsid w:val="00450CA3"/>
    <w:rsid w:val="00501305"/>
    <w:rsid w:val="006B0567"/>
    <w:rsid w:val="008A2EB8"/>
    <w:rsid w:val="00936C18"/>
    <w:rsid w:val="0097553F"/>
    <w:rsid w:val="009C7ED9"/>
    <w:rsid w:val="009D395C"/>
    <w:rsid w:val="00A54141"/>
    <w:rsid w:val="00B3545F"/>
    <w:rsid w:val="00B44C09"/>
    <w:rsid w:val="00B73A39"/>
    <w:rsid w:val="00C83411"/>
    <w:rsid w:val="00DD1017"/>
    <w:rsid w:val="00E1649C"/>
    <w:rsid w:val="00E63E5D"/>
    <w:rsid w:val="00F75B24"/>
    <w:rsid w:val="00FB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29D"/>
    <w:rPr>
      <w:rFonts w:ascii="Times New Roman" w:eastAsia="Times New Roman" w:hAnsi="Times New Roman"/>
      <w:sz w:val="24"/>
      <w:szCs w:val="24"/>
      <w:lang w:val="kk-K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2229D"/>
    <w:pPr>
      <w:jc w:val="center"/>
    </w:pPr>
    <w:rPr>
      <w:rFonts w:ascii="Arial" w:hAnsi="Arial" w:cs="Arial"/>
      <w:b/>
      <w:bCs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2229D"/>
    <w:rPr>
      <w:rFonts w:ascii="Arial" w:hAnsi="Arial" w:cs="Arial"/>
      <w:b/>
      <w:bCs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450C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">
    <w:name w:val="Без интервала"/>
    <w:uiPriority w:val="99"/>
    <w:rsid w:val="00450CA3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62</TotalTime>
  <Pages>3</Pages>
  <Words>800</Words>
  <Characters>4563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Daniil</dc:creator>
  <cp:keywords/>
  <dc:description/>
  <cp:lastModifiedBy>User</cp:lastModifiedBy>
  <cp:revision>4</cp:revision>
  <dcterms:created xsi:type="dcterms:W3CDTF">2013-04-19T04:24:00Z</dcterms:created>
  <dcterms:modified xsi:type="dcterms:W3CDTF">2013-04-19T06:36:00Z</dcterms:modified>
</cp:coreProperties>
</file>